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1CA65" w14:textId="77777777" w:rsidR="002A33F4" w:rsidRDefault="002A33F4" w:rsidP="002A33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BASSET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3C0E699F" w14:textId="77777777" w:rsidR="002A33F4" w:rsidRDefault="002A33F4" w:rsidP="002A33F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0FF6C5F1" w14:textId="77777777" w:rsidR="002A33F4" w:rsidRDefault="002A33F4" w:rsidP="002A33F4">
      <w:pPr>
        <w:pStyle w:val="NoSpacing"/>
        <w:rPr>
          <w:rFonts w:cs="Times New Roman"/>
          <w:szCs w:val="24"/>
        </w:rPr>
      </w:pPr>
    </w:p>
    <w:p w14:paraId="0914657A" w14:textId="77777777" w:rsidR="002A33F4" w:rsidRDefault="002A33F4" w:rsidP="002A33F4">
      <w:pPr>
        <w:pStyle w:val="NoSpacing"/>
        <w:rPr>
          <w:rFonts w:cs="Times New Roman"/>
          <w:szCs w:val="24"/>
        </w:rPr>
      </w:pPr>
    </w:p>
    <w:p w14:paraId="6E85B243" w14:textId="77777777" w:rsidR="002A33F4" w:rsidRDefault="002A33F4" w:rsidP="002A33F4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1A14B658" w14:textId="77777777" w:rsidR="002A33F4" w:rsidRDefault="002A33F4" w:rsidP="002A33F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7A40724" w14:textId="77777777" w:rsidR="002A33F4" w:rsidRDefault="002A33F4" w:rsidP="002A33F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AB2BA41" w14:textId="77777777" w:rsidR="002A33F4" w:rsidRDefault="002A33F4" w:rsidP="002A33F4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15A04913" w14:textId="77777777" w:rsidR="002A33F4" w:rsidRDefault="002A33F4" w:rsidP="002A33F4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4120223D" w14:textId="77777777" w:rsidR="002A33F4" w:rsidRDefault="002A33F4" w:rsidP="002A33F4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5 December 2022</w:t>
      </w:r>
    </w:p>
    <w:p w14:paraId="02A1D2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87E9C" w14:textId="77777777" w:rsidR="002A33F4" w:rsidRDefault="002A33F4" w:rsidP="009139A6">
      <w:r>
        <w:separator/>
      </w:r>
    </w:p>
  </w:endnote>
  <w:endnote w:type="continuationSeparator" w:id="0">
    <w:p w14:paraId="41117037" w14:textId="77777777" w:rsidR="002A33F4" w:rsidRDefault="002A33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CF6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07E6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C10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FA88E" w14:textId="77777777" w:rsidR="002A33F4" w:rsidRDefault="002A33F4" w:rsidP="009139A6">
      <w:r>
        <w:separator/>
      </w:r>
    </w:p>
  </w:footnote>
  <w:footnote w:type="continuationSeparator" w:id="0">
    <w:p w14:paraId="734416BE" w14:textId="77777777" w:rsidR="002A33F4" w:rsidRDefault="002A33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E5C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9C6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110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3F4"/>
    <w:rsid w:val="000666E0"/>
    <w:rsid w:val="002510B7"/>
    <w:rsid w:val="002A33F4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3ABF1"/>
  <w15:chartTrackingRefBased/>
  <w15:docId w15:val="{6C57A2C1-E61E-47A7-B072-40C8791F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2022-12-29T21:36:00Z</dcterms:created>
  <dcterms:modified xsi:type="dcterms:W3CDTF">2022-12-29T21:36:00Z</dcterms:modified>
</cp:coreProperties>
</file>